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BB68A4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B68A4">
              <w:rPr>
                <w:b/>
                <w:sz w:val="26"/>
                <w:szCs w:val="26"/>
                <w:lang w:val="en-US"/>
              </w:rPr>
              <w:t>203C_099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BB68A4" w:rsidRDefault="00B05A5E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BB68A4">
              <w:rPr>
                <w:b/>
                <w:sz w:val="26"/>
                <w:szCs w:val="26"/>
                <w:lang w:val="en-US"/>
              </w:rPr>
              <w:t>2030161</w:t>
            </w:r>
            <w:r w:rsidR="00C44B8B" w:rsidRPr="00BB68A4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775FFB">
        <w:rPr>
          <w:b/>
          <w:sz w:val="26"/>
          <w:szCs w:val="26"/>
        </w:rPr>
        <w:t>(</w:t>
      </w:r>
      <w:r w:rsidR="00B05A5E" w:rsidRPr="00E209F7">
        <w:rPr>
          <w:b/>
          <w:sz w:val="26"/>
          <w:szCs w:val="26"/>
        </w:rPr>
        <w:t>Траверса ТН8 3.407.1-136.3-27</w:t>
      </w:r>
      <w:r w:rsidR="00775FFB">
        <w:rPr>
          <w:b/>
          <w:sz w:val="26"/>
          <w:szCs w:val="26"/>
        </w:rPr>
        <w:t>)</w:t>
      </w:r>
      <w:r w:rsidR="00D94159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D94159">
        <w:rPr>
          <w:b/>
          <w:sz w:val="26"/>
          <w:szCs w:val="26"/>
          <w:u w:val="single"/>
        </w:rPr>
        <w:t>203</w:t>
      </w:r>
      <w:r w:rsidR="00F115B9" w:rsidRPr="00D94159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E209F7" w:rsidRDefault="00641E44" w:rsidP="00A65683">
      <w:pPr>
        <w:tabs>
          <w:tab w:val="left" w:pos="1134"/>
        </w:tabs>
        <w:ind w:firstLine="709"/>
        <w:rPr>
          <w:sz w:val="24"/>
          <w:szCs w:val="24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должны соответствовать </w:t>
      </w:r>
      <w:r w:rsidR="001759FB" w:rsidRPr="001759FB">
        <w:rPr>
          <w:sz w:val="24"/>
          <w:szCs w:val="24"/>
        </w:rPr>
        <w:t>требованиям</w:t>
      </w:r>
      <w:bookmarkStart w:id="1" w:name="Поле4"/>
      <w:r w:rsidR="00E209F7">
        <w:rPr>
          <w:sz w:val="24"/>
          <w:szCs w:val="24"/>
        </w:rPr>
        <w:t xml:space="preserve"> </w:t>
      </w:r>
      <w:r w:rsidR="00E209F7" w:rsidRPr="00E209F7">
        <w:rPr>
          <w:sz w:val="24"/>
          <w:szCs w:val="24"/>
        </w:rPr>
        <w:t>Т</w:t>
      </w:r>
      <w:r w:rsidR="00F7517A">
        <w:rPr>
          <w:sz w:val="24"/>
          <w:szCs w:val="24"/>
        </w:rPr>
        <w:t>ипового проекта</w:t>
      </w:r>
      <w:r w:rsidR="00B05A5E" w:rsidRPr="00E209F7">
        <w:rPr>
          <w:sz w:val="24"/>
          <w:szCs w:val="24"/>
        </w:rPr>
        <w:t xml:space="preserve"> 3.407.1-136.3-27</w:t>
      </w:r>
      <w:r w:rsidR="0073431B" w:rsidRPr="00E209F7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567705" w:rsidRDefault="00567705" w:rsidP="00D9415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567705" w:rsidRDefault="00567705" w:rsidP="0056770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567705" w:rsidRDefault="00567705" w:rsidP="0056770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567705" w:rsidRDefault="00567705" w:rsidP="0056770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567705" w:rsidRDefault="00567705" w:rsidP="0056770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67705" w:rsidRDefault="00567705" w:rsidP="0056770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67705" w:rsidRDefault="00567705" w:rsidP="0056770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567705" w:rsidRDefault="00567705" w:rsidP="0056770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567705" w:rsidRDefault="00567705" w:rsidP="0056770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567705" w:rsidRDefault="00567705" w:rsidP="0056770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567705" w:rsidRDefault="00567705" w:rsidP="00567705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567705" w:rsidRDefault="00567705" w:rsidP="00567705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67705" w:rsidRDefault="00567705" w:rsidP="00567705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67705" w:rsidRPr="00D94159" w:rsidRDefault="00567705" w:rsidP="0056770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</w:t>
      </w:r>
      <w:r w:rsidRPr="00D94159">
        <w:rPr>
          <w:sz w:val="24"/>
          <w:szCs w:val="24"/>
        </w:rPr>
        <w:t xml:space="preserve">требованиям: </w:t>
      </w:r>
    </w:p>
    <w:p w:rsidR="00567705" w:rsidRPr="00D94159" w:rsidRDefault="00D94159" w:rsidP="00567705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D94159">
        <w:rPr>
          <w:sz w:val="24"/>
          <w:szCs w:val="24"/>
        </w:rPr>
        <w:t>Типового проекта 3.407.1-136.3-27</w:t>
      </w:r>
      <w:r w:rsidR="00567705" w:rsidRPr="00D94159">
        <w:rPr>
          <w:sz w:val="24"/>
          <w:szCs w:val="24"/>
        </w:rPr>
        <w:t>;</w:t>
      </w:r>
    </w:p>
    <w:p w:rsidR="00567705" w:rsidRDefault="00567705" w:rsidP="00567705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567705" w:rsidRDefault="00567705" w:rsidP="0056770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567705" w:rsidRDefault="00567705" w:rsidP="0056770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567705" w:rsidRDefault="00567705" w:rsidP="00567705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567705" w:rsidRDefault="00567705" w:rsidP="0056770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567705" w:rsidRDefault="00567705" w:rsidP="00567705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567705" w:rsidRDefault="00567705" w:rsidP="0056770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567705" w:rsidRDefault="00567705" w:rsidP="0056770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567705" w:rsidRDefault="00567705" w:rsidP="0056770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567705" w:rsidRDefault="00567705" w:rsidP="00D9415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567705" w:rsidRDefault="00567705" w:rsidP="0056770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67705" w:rsidRDefault="00567705" w:rsidP="0056770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67705" w:rsidRDefault="00567705" w:rsidP="00D9415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567705" w:rsidRDefault="00567705" w:rsidP="0056770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567705" w:rsidRDefault="00567705" w:rsidP="0056770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67705" w:rsidRDefault="00567705" w:rsidP="00D9415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567705" w:rsidRDefault="00567705" w:rsidP="0056770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567705" w:rsidRDefault="00567705" w:rsidP="0056770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567705" w:rsidRDefault="00567705" w:rsidP="0056770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567705" w:rsidRDefault="00567705" w:rsidP="0056770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567705" w:rsidRDefault="00567705" w:rsidP="0056770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567705" w:rsidRDefault="00567705" w:rsidP="0056770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567705" w:rsidRDefault="00567705" w:rsidP="0056770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567705" w:rsidRDefault="00567705" w:rsidP="0056770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567705" w:rsidRDefault="00567705" w:rsidP="00D9415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567705" w:rsidRDefault="00567705" w:rsidP="0056770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567705" w:rsidRDefault="00567705" w:rsidP="0056770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  <w:bookmarkStart w:id="2" w:name="_GoBack"/>
      <w:bookmarkEnd w:id="2"/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22A5" w:rsidRDefault="004822A5">
      <w:r>
        <w:separator/>
      </w:r>
    </w:p>
  </w:endnote>
  <w:endnote w:type="continuationSeparator" w:id="0">
    <w:p w:rsidR="004822A5" w:rsidRDefault="00482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22A5" w:rsidRDefault="004822A5">
      <w:r>
        <w:separator/>
      </w:r>
    </w:p>
  </w:footnote>
  <w:footnote w:type="continuationSeparator" w:id="0">
    <w:p w:rsidR="004822A5" w:rsidRDefault="004822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F516EEEE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A5E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19CD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112B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2A5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05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2EBC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5FFB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D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3326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5A5E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8A4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159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9F7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279D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7A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23E575C-3008-4E39-996E-0C3E66205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07A012-DEA2-4093-9416-19BED8B4822D}"/>
</file>

<file path=customXml/itemProps2.xml><?xml version="1.0" encoding="utf-8"?>
<ds:datastoreItem xmlns:ds="http://schemas.openxmlformats.org/officeDocument/2006/customXml" ds:itemID="{0C95DD50-9736-4FB1-94C3-5DADF862BAA6}"/>
</file>

<file path=customXml/itemProps3.xml><?xml version="1.0" encoding="utf-8"?>
<ds:datastoreItem xmlns:ds="http://schemas.openxmlformats.org/officeDocument/2006/customXml" ds:itemID="{46307945-D449-4641-A30B-EF4CA9B4788F}"/>
</file>

<file path=customXml/itemProps4.xml><?xml version="1.0" encoding="utf-8"?>
<ds:datastoreItem xmlns:ds="http://schemas.openxmlformats.org/officeDocument/2006/customXml" ds:itemID="{7CAE94F4-E19B-4ABD-8AC6-E4218D28C9C9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17</TotalTime>
  <Pages>1</Pages>
  <Words>1024</Words>
  <Characters>5839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8</cp:revision>
  <cp:lastPrinted>2010-09-30T13:29:00Z</cp:lastPrinted>
  <dcterms:created xsi:type="dcterms:W3CDTF">2015-04-23T12:43:00Z</dcterms:created>
  <dcterms:modified xsi:type="dcterms:W3CDTF">2015-09-28T17:26:00Z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